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38A" w:rsidRDefault="00F0538A" w:rsidP="000F011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4" o:title=""/>
          </v:shape>
        </w:pict>
      </w:r>
    </w:p>
    <w:p w:rsidR="00F0538A" w:rsidRPr="001924BE" w:rsidRDefault="00F0538A" w:rsidP="00F77A7F">
      <w:pPr>
        <w:jc w:val="center"/>
        <w:rPr>
          <w:b/>
          <w:sz w:val="32"/>
        </w:rPr>
      </w:pPr>
      <w:r w:rsidRPr="001924BE">
        <w:rPr>
          <w:b/>
          <w:sz w:val="32"/>
        </w:rPr>
        <w:t>Администрация города Кирсанова</w:t>
      </w:r>
    </w:p>
    <w:p w:rsidR="00F0538A" w:rsidRPr="001924BE" w:rsidRDefault="00F0538A" w:rsidP="00F77A7F">
      <w:pPr>
        <w:pStyle w:val="Heading1"/>
      </w:pPr>
      <w:r w:rsidRPr="001924BE">
        <w:t>Тамбовской области</w:t>
      </w:r>
    </w:p>
    <w:p w:rsidR="00F0538A" w:rsidRPr="001924BE" w:rsidRDefault="00F0538A" w:rsidP="00F77A7F">
      <w:pPr>
        <w:jc w:val="center"/>
        <w:rPr>
          <w:b/>
          <w:sz w:val="32"/>
        </w:rPr>
      </w:pPr>
    </w:p>
    <w:p w:rsidR="00F0538A" w:rsidRPr="001924BE" w:rsidRDefault="00F0538A" w:rsidP="00F77A7F">
      <w:pPr>
        <w:pStyle w:val="Heading2"/>
      </w:pPr>
      <w:r w:rsidRPr="001924BE">
        <w:t>ПОСТАНОВЛЕНИЕ</w:t>
      </w:r>
    </w:p>
    <w:p w:rsidR="00F0538A" w:rsidRPr="001924BE" w:rsidRDefault="00F0538A" w:rsidP="00F77A7F">
      <w:pPr>
        <w:jc w:val="center"/>
        <w:rPr>
          <w:b/>
          <w:sz w:val="48"/>
        </w:rPr>
      </w:pPr>
    </w:p>
    <w:p w:rsidR="00F0538A" w:rsidRDefault="00F0538A" w:rsidP="001B25C0">
      <w:pPr>
        <w:tabs>
          <w:tab w:val="left" w:pos="7513"/>
          <w:tab w:val="left" w:pos="7938"/>
          <w:tab w:val="left" w:pos="8080"/>
          <w:tab w:val="left" w:pos="8789"/>
        </w:tabs>
        <w:rPr>
          <w:b/>
        </w:rPr>
      </w:pPr>
      <w:r>
        <w:rPr>
          <w:b/>
        </w:rPr>
        <w:t>«05» марта</w:t>
      </w:r>
      <w:r w:rsidRPr="001924BE">
        <w:rPr>
          <w:b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</w:rPr>
          <w:t>2024</w:t>
        </w:r>
        <w:r w:rsidRPr="001924BE">
          <w:rPr>
            <w:b/>
          </w:rPr>
          <w:t xml:space="preserve"> г</w:t>
        </w:r>
      </w:smartTag>
      <w:r w:rsidRPr="001924BE">
        <w:rPr>
          <w:b/>
        </w:rPr>
        <w:t xml:space="preserve">.                </w:t>
      </w:r>
      <w:r>
        <w:rPr>
          <w:b/>
        </w:rPr>
        <w:t xml:space="preserve">            </w:t>
      </w:r>
      <w:r w:rsidRPr="001924BE">
        <w:rPr>
          <w:b/>
        </w:rPr>
        <w:t xml:space="preserve">г. Кирсанов                       </w:t>
      </w:r>
      <w:r>
        <w:rPr>
          <w:b/>
        </w:rPr>
        <w:t xml:space="preserve">                 </w:t>
      </w:r>
      <w:r w:rsidRPr="001924BE">
        <w:rPr>
          <w:b/>
        </w:rPr>
        <w:t xml:space="preserve">№ </w:t>
      </w:r>
      <w:r>
        <w:rPr>
          <w:b/>
        </w:rPr>
        <w:t>130</w:t>
      </w:r>
    </w:p>
    <w:p w:rsidR="00F0538A" w:rsidRDefault="00F0538A" w:rsidP="00F77A7F">
      <w:pPr>
        <w:rPr>
          <w:b/>
        </w:rPr>
      </w:pPr>
    </w:p>
    <w:p w:rsidR="00F0538A" w:rsidRDefault="00F0538A" w:rsidP="00FA53F6">
      <w:pPr>
        <w:shd w:val="clear" w:color="auto" w:fill="FFFFFF"/>
        <w:jc w:val="both"/>
        <w:rPr>
          <w:szCs w:val="28"/>
        </w:rPr>
      </w:pPr>
      <w:r w:rsidRPr="00E366E5">
        <w:rPr>
          <w:szCs w:val="28"/>
        </w:rPr>
        <w:t>О назначении</w:t>
      </w:r>
      <w:r>
        <w:rPr>
          <w:szCs w:val="28"/>
        </w:rPr>
        <w:t xml:space="preserve"> </w:t>
      </w:r>
      <w:hyperlink r:id="rId5" w:tooltip="Публичные слушания" w:history="1">
        <w:r w:rsidRPr="00E366E5">
          <w:rPr>
            <w:szCs w:val="28"/>
          </w:rPr>
          <w:t>публичных слушаний</w:t>
        </w:r>
      </w:hyperlink>
      <w:r>
        <w:rPr>
          <w:szCs w:val="28"/>
        </w:rPr>
        <w:t xml:space="preserve"> </w:t>
      </w:r>
      <w:r w:rsidRPr="00E366E5">
        <w:rPr>
          <w:szCs w:val="28"/>
        </w:rPr>
        <w:t>по проекту актуализации схемы</w:t>
      </w:r>
      <w:r>
        <w:rPr>
          <w:szCs w:val="28"/>
        </w:rPr>
        <w:t xml:space="preserve"> </w:t>
      </w:r>
      <w:hyperlink r:id="rId6" w:tooltip="Теплоснабжение" w:history="1">
        <w:r w:rsidRPr="00E366E5">
          <w:rPr>
            <w:szCs w:val="28"/>
          </w:rPr>
          <w:t>теплоснабжения</w:t>
        </w:r>
      </w:hyperlink>
      <w:r>
        <w:rPr>
          <w:szCs w:val="28"/>
        </w:rPr>
        <w:t xml:space="preserve"> городского округа - город Кирсанов Тамбовской </w:t>
      </w:r>
      <w:r w:rsidRPr="006C6589">
        <w:rPr>
          <w:szCs w:val="28"/>
        </w:rPr>
        <w:t>области.</w:t>
      </w:r>
    </w:p>
    <w:p w:rsidR="00F0538A" w:rsidRDefault="00F0538A" w:rsidP="00FA53F6">
      <w:pPr>
        <w:shd w:val="clear" w:color="auto" w:fill="FFFFFF"/>
        <w:jc w:val="both"/>
        <w:rPr>
          <w:szCs w:val="28"/>
        </w:rPr>
      </w:pPr>
    </w:p>
    <w:p w:rsidR="00F0538A" w:rsidRDefault="00F0538A" w:rsidP="008C73BE">
      <w:pPr>
        <w:pStyle w:val="NormalWeb"/>
        <w:shd w:val="clear" w:color="auto" w:fill="FFFFFF"/>
        <w:spacing w:beforeAutospacing="0" w:after="0"/>
        <w:ind w:firstLine="720"/>
        <w:jc w:val="both"/>
        <w:rPr>
          <w:color w:val="000000"/>
          <w:sz w:val="28"/>
          <w:szCs w:val="28"/>
        </w:rPr>
      </w:pPr>
      <w:r w:rsidRPr="00E366E5">
        <w:rPr>
          <w:color w:val="000000"/>
          <w:sz w:val="28"/>
          <w:szCs w:val="28"/>
        </w:rPr>
        <w:t>В соответствии с постановлением Правител</w:t>
      </w:r>
      <w:r>
        <w:rPr>
          <w:color w:val="000000"/>
          <w:sz w:val="28"/>
          <w:szCs w:val="28"/>
        </w:rPr>
        <w:t>ьства Российской Федерации от 22.02.2012 № 154</w:t>
      </w:r>
      <w:r w:rsidRPr="00E366E5">
        <w:rPr>
          <w:color w:val="000000"/>
          <w:sz w:val="28"/>
          <w:szCs w:val="28"/>
        </w:rPr>
        <w:t xml:space="preserve"> «О требованиях к схемам теплоснабжения, порядку их разработки и утверждения» администрация города постановляет:</w:t>
      </w:r>
    </w:p>
    <w:p w:rsidR="00F0538A" w:rsidRPr="00E366E5" w:rsidRDefault="00F0538A" w:rsidP="008C73BE">
      <w:pPr>
        <w:pStyle w:val="NormalWeb"/>
        <w:shd w:val="clear" w:color="auto" w:fill="FFFFFF"/>
        <w:spacing w:beforeAutospacing="0" w:after="0"/>
        <w:ind w:firstLine="720"/>
        <w:jc w:val="both"/>
        <w:rPr>
          <w:color w:val="000000"/>
          <w:sz w:val="28"/>
          <w:szCs w:val="28"/>
        </w:rPr>
      </w:pPr>
    </w:p>
    <w:p w:rsidR="00F0538A" w:rsidRPr="00E366E5" w:rsidRDefault="00F0538A" w:rsidP="008C73BE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r w:rsidRPr="00E366E5">
        <w:rPr>
          <w:color w:val="000000"/>
          <w:szCs w:val="28"/>
        </w:rPr>
        <w:t>Назначить публичные слушания по проекту актуализации схемы</w:t>
      </w:r>
      <w:r>
        <w:rPr>
          <w:color w:val="000000"/>
          <w:szCs w:val="28"/>
        </w:rPr>
        <w:t xml:space="preserve"> теплоснабжения </w:t>
      </w:r>
      <w:r>
        <w:rPr>
          <w:szCs w:val="28"/>
        </w:rPr>
        <w:t>городского округа - город Кирсанов</w:t>
      </w:r>
      <w:r w:rsidRPr="006C6589">
        <w:rPr>
          <w:szCs w:val="28"/>
        </w:rPr>
        <w:t xml:space="preserve"> Тамбовской области</w:t>
      </w:r>
      <w:r>
        <w:rPr>
          <w:color w:val="000000"/>
          <w:szCs w:val="28"/>
        </w:rPr>
        <w:t xml:space="preserve"> 11.03.2024 г в 12.00</w:t>
      </w:r>
      <w:r w:rsidRPr="00E366E5">
        <w:rPr>
          <w:color w:val="000000"/>
          <w:szCs w:val="28"/>
        </w:rPr>
        <w:t xml:space="preserve"> часов в малом зале администрации города </w:t>
      </w:r>
      <w:r>
        <w:rPr>
          <w:color w:val="000000"/>
          <w:szCs w:val="28"/>
        </w:rPr>
        <w:t xml:space="preserve">(2 этаж) </w:t>
      </w:r>
      <w:r w:rsidRPr="00E366E5">
        <w:rPr>
          <w:color w:val="000000"/>
          <w:szCs w:val="28"/>
        </w:rPr>
        <w:t>по адресу:</w:t>
      </w:r>
      <w:r>
        <w:rPr>
          <w:color w:val="000000"/>
          <w:szCs w:val="28"/>
        </w:rPr>
        <w:t xml:space="preserve"> г. Кирсанов, ул. Советская, 29.</w:t>
      </w:r>
    </w:p>
    <w:p w:rsidR="00F0538A" w:rsidRPr="00E366E5" w:rsidRDefault="00F0538A" w:rsidP="008C73BE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E366E5">
        <w:rPr>
          <w:color w:val="000000"/>
          <w:szCs w:val="28"/>
        </w:rPr>
        <w:t xml:space="preserve">. Утвердить состав комиссии по проведению публичных слушаний по проекту актуализации схемы теплоснабжения </w:t>
      </w:r>
      <w:r>
        <w:rPr>
          <w:szCs w:val="28"/>
        </w:rPr>
        <w:t>городского округа - город Кирсанов</w:t>
      </w:r>
      <w:r w:rsidRPr="006C6589">
        <w:rPr>
          <w:szCs w:val="28"/>
        </w:rPr>
        <w:t xml:space="preserve"> Тамбовской области</w:t>
      </w:r>
      <w:r w:rsidRPr="00E366E5">
        <w:rPr>
          <w:color w:val="000000"/>
          <w:szCs w:val="28"/>
        </w:rPr>
        <w:t xml:space="preserve"> (далее - Комиссия) согласно приложению.</w:t>
      </w:r>
    </w:p>
    <w:p w:rsidR="00F0538A" w:rsidRPr="00E366E5" w:rsidRDefault="00F0538A" w:rsidP="008C73BE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3. Комиссии (Евсюткина Н.А.</w:t>
      </w:r>
      <w:r w:rsidRPr="00E366E5">
        <w:rPr>
          <w:color w:val="000000"/>
          <w:szCs w:val="28"/>
        </w:rPr>
        <w:t>):</w:t>
      </w:r>
    </w:p>
    <w:p w:rsidR="00F0538A" w:rsidRPr="00E366E5" w:rsidRDefault="00F0538A" w:rsidP="008C73BE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E366E5">
        <w:rPr>
          <w:color w:val="000000"/>
          <w:szCs w:val="28"/>
        </w:rPr>
        <w:t>провести публичны</w:t>
      </w:r>
      <w:r>
        <w:rPr>
          <w:color w:val="000000"/>
          <w:szCs w:val="28"/>
        </w:rPr>
        <w:t>е слушания, указанные в пункте 1 настоящего постановления,</w:t>
      </w:r>
      <w:r w:rsidRPr="00E366E5">
        <w:rPr>
          <w:color w:val="000000"/>
          <w:szCs w:val="28"/>
        </w:rPr>
        <w:t xml:space="preserve"> с заинтересованными лицами;</w:t>
      </w:r>
    </w:p>
    <w:p w:rsidR="00F0538A" w:rsidRPr="00E366E5" w:rsidRDefault="00F0538A" w:rsidP="008C73BE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E366E5">
        <w:rPr>
          <w:color w:val="000000"/>
          <w:szCs w:val="28"/>
        </w:rPr>
        <w:t>в трехдневный срок разместить протокол и заключение о результатах проведенных публичных слушаний на официальном сайте администрации города.</w:t>
      </w:r>
    </w:p>
    <w:p w:rsidR="00F0538A" w:rsidRDefault="00F0538A" w:rsidP="008C73BE">
      <w:pPr>
        <w:shd w:val="clear" w:color="auto" w:fill="FFFFFF"/>
        <w:ind w:firstLine="720"/>
        <w:jc w:val="both"/>
        <w:rPr>
          <w:szCs w:val="28"/>
        </w:rPr>
      </w:pPr>
      <w:r w:rsidRPr="00E366E5">
        <w:rPr>
          <w:color w:val="000000"/>
          <w:szCs w:val="28"/>
        </w:rPr>
        <w:t xml:space="preserve">4. </w:t>
      </w:r>
      <w:r w:rsidRPr="00240CD7">
        <w:rPr>
          <w:szCs w:val="28"/>
        </w:rPr>
        <w:t xml:space="preserve">Разместить (опубликовать) настоящее постановление в периодическом печатном издании «Кирсановский вестник» и на официальном сайте </w:t>
      </w:r>
      <w:r>
        <w:rPr>
          <w:szCs w:val="28"/>
        </w:rPr>
        <w:t>администрации города Кирсанова.</w:t>
      </w:r>
    </w:p>
    <w:p w:rsidR="00F0538A" w:rsidRDefault="00F0538A" w:rsidP="00E366E5">
      <w:pPr>
        <w:shd w:val="clear" w:color="auto" w:fill="FFFFFF"/>
        <w:spacing w:before="264" w:after="264"/>
        <w:jc w:val="both"/>
        <w:rPr>
          <w:szCs w:val="28"/>
        </w:rPr>
      </w:pPr>
    </w:p>
    <w:p w:rsidR="00F0538A" w:rsidRPr="00E366E5" w:rsidRDefault="00F0538A" w:rsidP="00FA53F6">
      <w:pPr>
        <w:shd w:val="clear" w:color="auto" w:fill="FFFFFF"/>
        <w:spacing w:before="264" w:after="264"/>
        <w:jc w:val="both"/>
        <w:rPr>
          <w:color w:val="000000"/>
          <w:szCs w:val="28"/>
        </w:rPr>
      </w:pPr>
      <w:r>
        <w:rPr>
          <w:color w:val="000000"/>
          <w:szCs w:val="28"/>
        </w:rPr>
        <w:t>Глава города</w:t>
      </w:r>
      <w:r w:rsidRPr="00E366E5">
        <w:rPr>
          <w:color w:val="000000"/>
          <w:szCs w:val="28"/>
        </w:rPr>
        <w:t> </w:t>
      </w:r>
      <w:r>
        <w:rPr>
          <w:color w:val="000000"/>
          <w:szCs w:val="28"/>
        </w:rPr>
        <w:t xml:space="preserve">                                                                                         С.А. Павлов</w:t>
      </w:r>
    </w:p>
    <w:p w:rsidR="00F0538A" w:rsidRPr="00E366E5" w:rsidRDefault="00F0538A" w:rsidP="00302A83">
      <w:pPr>
        <w:shd w:val="clear" w:color="auto" w:fill="FFFFFF"/>
        <w:spacing w:before="264" w:after="264"/>
        <w:rPr>
          <w:color w:val="000000"/>
          <w:szCs w:val="28"/>
        </w:rPr>
      </w:pPr>
      <w:r>
        <w:rPr>
          <w:rFonts w:ascii="Helvetica" w:hAnsi="Helvetica" w:cs="Helvetica"/>
          <w:color w:val="000000"/>
          <w:sz w:val="23"/>
          <w:szCs w:val="23"/>
        </w:rPr>
        <w:br w:type="page"/>
      </w:r>
      <w:r>
        <w:rPr>
          <w:color w:val="000000"/>
          <w:szCs w:val="28"/>
        </w:rPr>
        <w:t xml:space="preserve">                                                                                          </w:t>
      </w:r>
      <w:r w:rsidRPr="00E366E5">
        <w:rPr>
          <w:color w:val="000000"/>
          <w:szCs w:val="28"/>
        </w:rPr>
        <w:t>ПРИЛОЖЕНИЕ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  <w:r w:rsidRPr="00E366E5">
        <w:rPr>
          <w:color w:val="000000"/>
          <w:szCs w:val="28"/>
        </w:rPr>
        <w:t xml:space="preserve">  </w:t>
      </w:r>
      <w:r w:rsidRPr="00FA53F6">
        <w:rPr>
          <w:color w:val="000000"/>
          <w:szCs w:val="28"/>
        </w:rPr>
        <w:t xml:space="preserve">                                                                                         </w:t>
      </w:r>
      <w:r w:rsidRPr="00E366E5">
        <w:rPr>
          <w:color w:val="000000"/>
          <w:szCs w:val="28"/>
        </w:rPr>
        <w:t>УТВЕРЖДЕН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  <w:r w:rsidRPr="00E366E5">
        <w:rPr>
          <w:color w:val="000000"/>
          <w:szCs w:val="28"/>
        </w:rPr>
        <w:t xml:space="preserve">  </w:t>
      </w:r>
      <w:r w:rsidRPr="00FA53F6">
        <w:rPr>
          <w:color w:val="000000"/>
          <w:szCs w:val="28"/>
        </w:rPr>
        <w:t xml:space="preserve">                                                               </w:t>
      </w:r>
      <w:r w:rsidRPr="00E366E5">
        <w:rPr>
          <w:color w:val="000000"/>
          <w:szCs w:val="28"/>
        </w:rPr>
        <w:t>постановлением администрации города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  <w:r w:rsidRPr="00E366E5">
        <w:rPr>
          <w:color w:val="000000"/>
          <w:szCs w:val="28"/>
        </w:rPr>
        <w:t xml:space="preserve">  </w:t>
      </w:r>
      <w:r w:rsidRPr="00FA53F6">
        <w:rPr>
          <w:color w:val="000000"/>
          <w:szCs w:val="28"/>
        </w:rPr>
        <w:t xml:space="preserve">                                                     </w:t>
      </w:r>
      <w:r>
        <w:rPr>
          <w:color w:val="000000"/>
          <w:szCs w:val="28"/>
        </w:rPr>
        <w:t xml:space="preserve">          от 05 марта </w:t>
      </w:r>
      <w:smartTag w:uri="urn:schemas-microsoft-com:office:smarttags" w:element="metricconverter">
        <w:smartTagPr>
          <w:attr w:name="ProductID" w:val="2024 г"/>
        </w:smartTagPr>
        <w:r>
          <w:rPr>
            <w:color w:val="000000"/>
            <w:szCs w:val="28"/>
          </w:rPr>
          <w:t>2024</w:t>
        </w:r>
        <w:r w:rsidRPr="00FA53F6">
          <w:rPr>
            <w:color w:val="000000"/>
            <w:szCs w:val="28"/>
          </w:rPr>
          <w:t xml:space="preserve"> г</w:t>
        </w:r>
      </w:smartTag>
      <w:r w:rsidRPr="00FA53F6">
        <w:rPr>
          <w:color w:val="000000"/>
          <w:szCs w:val="28"/>
        </w:rPr>
        <w:t xml:space="preserve">. </w:t>
      </w:r>
      <w:r w:rsidRPr="00E366E5">
        <w:rPr>
          <w:color w:val="000000"/>
          <w:szCs w:val="28"/>
        </w:rPr>
        <w:t xml:space="preserve"> №</w:t>
      </w:r>
      <w:r>
        <w:rPr>
          <w:color w:val="000000"/>
          <w:szCs w:val="28"/>
        </w:rPr>
        <w:t xml:space="preserve"> 130</w:t>
      </w:r>
      <w:bookmarkStart w:id="0" w:name="_GoBack"/>
      <w:bookmarkEnd w:id="0"/>
    </w:p>
    <w:p w:rsidR="00F0538A" w:rsidRDefault="00F0538A" w:rsidP="00FA53F6">
      <w:pPr>
        <w:shd w:val="clear" w:color="auto" w:fill="FFFFFF"/>
        <w:jc w:val="center"/>
        <w:rPr>
          <w:color w:val="000000"/>
          <w:szCs w:val="28"/>
        </w:rPr>
      </w:pPr>
    </w:p>
    <w:p w:rsidR="00F0538A" w:rsidRPr="00E366E5" w:rsidRDefault="00F0538A" w:rsidP="00FA53F6">
      <w:pPr>
        <w:shd w:val="clear" w:color="auto" w:fill="FFFFFF"/>
        <w:jc w:val="center"/>
        <w:rPr>
          <w:color w:val="000000"/>
          <w:szCs w:val="28"/>
        </w:rPr>
      </w:pPr>
      <w:r w:rsidRPr="00E366E5">
        <w:rPr>
          <w:color w:val="000000"/>
          <w:szCs w:val="28"/>
        </w:rPr>
        <w:t>СОСТАВ</w:t>
      </w:r>
    </w:p>
    <w:p w:rsidR="00F0538A" w:rsidRDefault="00F0538A" w:rsidP="00FA53F6">
      <w:pPr>
        <w:shd w:val="clear" w:color="auto" w:fill="FFFFFF"/>
        <w:jc w:val="center"/>
        <w:rPr>
          <w:szCs w:val="28"/>
        </w:rPr>
      </w:pPr>
      <w:r w:rsidRPr="00E366E5">
        <w:rPr>
          <w:color w:val="000000"/>
          <w:szCs w:val="28"/>
        </w:rPr>
        <w:t xml:space="preserve">комиссии по проведению публичных слушаний по проекту актуализации схемы теплоснабжения </w:t>
      </w:r>
      <w:r>
        <w:rPr>
          <w:szCs w:val="28"/>
        </w:rPr>
        <w:t>городского округа - город Кирсанов</w:t>
      </w:r>
      <w:r w:rsidRPr="006C6589">
        <w:rPr>
          <w:szCs w:val="28"/>
        </w:rPr>
        <w:t xml:space="preserve"> Тамбовской области</w:t>
      </w:r>
    </w:p>
    <w:p w:rsidR="00F0538A" w:rsidRDefault="00F0538A" w:rsidP="00FA53F6">
      <w:pPr>
        <w:shd w:val="clear" w:color="auto" w:fill="FFFFFF"/>
        <w:jc w:val="center"/>
        <w:rPr>
          <w:color w:val="000000"/>
          <w:szCs w:val="28"/>
        </w:rPr>
      </w:pPr>
    </w:p>
    <w:p w:rsidR="00F0538A" w:rsidRPr="00E366E5" w:rsidRDefault="00F0538A" w:rsidP="00757251">
      <w:pPr>
        <w:shd w:val="clear" w:color="auto" w:fill="FFFFFF"/>
        <w:tabs>
          <w:tab w:val="left" w:pos="3686"/>
          <w:tab w:val="left" w:pos="3828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Евсюткина Наталья</w:t>
      </w:r>
      <w:r w:rsidRPr="00E366E5">
        <w:rPr>
          <w:color w:val="000000"/>
          <w:szCs w:val="28"/>
        </w:rPr>
        <w:t xml:space="preserve">  </w:t>
      </w:r>
      <w:r>
        <w:rPr>
          <w:color w:val="000000"/>
          <w:szCs w:val="28"/>
        </w:rPr>
        <w:t xml:space="preserve">                   </w:t>
      </w:r>
      <w:r w:rsidRPr="00E366E5">
        <w:rPr>
          <w:color w:val="000000"/>
          <w:szCs w:val="28"/>
        </w:rPr>
        <w:t>председатель комиссии, заместитель главы</w:t>
      </w:r>
    </w:p>
    <w:p w:rsidR="00F0538A" w:rsidRDefault="00F0538A" w:rsidP="00FA53F6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Александровна </w:t>
      </w:r>
      <w:r w:rsidRPr="00E366E5">
        <w:rPr>
          <w:color w:val="000000"/>
          <w:szCs w:val="28"/>
        </w:rPr>
        <w:t> </w:t>
      </w:r>
      <w:r>
        <w:rPr>
          <w:color w:val="000000"/>
          <w:szCs w:val="28"/>
        </w:rPr>
        <w:t xml:space="preserve">                    </w:t>
      </w:r>
      <w:r w:rsidRPr="00E366E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</w:t>
      </w:r>
      <w:r w:rsidRPr="00E366E5">
        <w:rPr>
          <w:color w:val="000000"/>
          <w:szCs w:val="28"/>
        </w:rPr>
        <w:t>администрации города</w:t>
      </w:r>
      <w:r>
        <w:rPr>
          <w:color w:val="000000"/>
          <w:szCs w:val="28"/>
        </w:rPr>
        <w:t>;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</w:p>
    <w:p w:rsidR="00F0538A" w:rsidRDefault="00F0538A" w:rsidP="004447FF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Волынкин Александр                   секретарь комиссии, заместитель начальника  </w:t>
      </w:r>
    </w:p>
    <w:p w:rsidR="00F0538A" w:rsidRDefault="00F0538A" w:rsidP="004447FF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Иванович                                        отдела </w:t>
      </w:r>
      <w:r w:rsidRPr="00E366E5">
        <w:rPr>
          <w:color w:val="000000"/>
          <w:szCs w:val="28"/>
        </w:rPr>
        <w:t>жилищно-</w:t>
      </w:r>
      <w:r>
        <w:rPr>
          <w:color w:val="000000"/>
          <w:szCs w:val="28"/>
        </w:rPr>
        <w:t xml:space="preserve"> коммунального</w:t>
      </w:r>
      <w:r w:rsidRPr="00E366E5">
        <w:rPr>
          <w:color w:val="000000"/>
          <w:szCs w:val="28"/>
        </w:rPr>
        <w:t xml:space="preserve"> хозяйства</w:t>
      </w:r>
      <w:r>
        <w:rPr>
          <w:color w:val="000000"/>
          <w:szCs w:val="28"/>
        </w:rPr>
        <w:t xml:space="preserve">            </w:t>
      </w:r>
    </w:p>
    <w:p w:rsidR="00F0538A" w:rsidRPr="00E366E5" w:rsidRDefault="00F0538A" w:rsidP="004447FF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и благоустройства   </w:t>
      </w:r>
      <w:r w:rsidRPr="00E366E5">
        <w:rPr>
          <w:color w:val="000000"/>
          <w:szCs w:val="28"/>
        </w:rPr>
        <w:t>администрации города</w:t>
      </w:r>
      <w:r>
        <w:rPr>
          <w:color w:val="000000"/>
          <w:szCs w:val="28"/>
        </w:rPr>
        <w:t xml:space="preserve">                               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  <w:r w:rsidRPr="00E366E5">
        <w:rPr>
          <w:color w:val="000000"/>
          <w:szCs w:val="28"/>
        </w:rPr>
        <w:t>Члены комиссии:</w:t>
      </w:r>
    </w:p>
    <w:p w:rsidR="00F0538A" w:rsidRDefault="00F0538A" w:rsidP="002C4309">
      <w:pPr>
        <w:shd w:val="clear" w:color="auto" w:fill="FFFFFF"/>
        <w:rPr>
          <w:color w:val="000000"/>
          <w:szCs w:val="28"/>
        </w:rPr>
      </w:pPr>
    </w:p>
    <w:p w:rsidR="00F0538A" w:rsidRDefault="00F0538A" w:rsidP="002C4309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Антонов Сергей                            начальник отдела архитектуры,</w:t>
      </w:r>
      <w:r w:rsidRPr="00E366E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</w:t>
      </w:r>
    </w:p>
    <w:p w:rsidR="00F0538A" w:rsidRDefault="00F0538A" w:rsidP="002C4309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Валерьевич                                    </w:t>
      </w:r>
      <w:r w:rsidRPr="00E366E5">
        <w:rPr>
          <w:color w:val="000000"/>
          <w:szCs w:val="28"/>
        </w:rPr>
        <w:t>строительства</w:t>
      </w:r>
      <w:r>
        <w:rPr>
          <w:color w:val="000000"/>
          <w:szCs w:val="28"/>
        </w:rPr>
        <w:t xml:space="preserve"> и перспектив развития                        </w:t>
      </w:r>
    </w:p>
    <w:p w:rsidR="00F0538A" w:rsidRDefault="00F0538A" w:rsidP="00757251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города администрации города;</w:t>
      </w:r>
    </w:p>
    <w:p w:rsidR="00F0538A" w:rsidRDefault="00F0538A" w:rsidP="00757251">
      <w:pPr>
        <w:shd w:val="clear" w:color="auto" w:fill="FFFFFF"/>
        <w:rPr>
          <w:color w:val="000000"/>
          <w:szCs w:val="28"/>
        </w:rPr>
      </w:pPr>
    </w:p>
    <w:p w:rsidR="00F0538A" w:rsidRDefault="00F0538A" w:rsidP="00757251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Бросалина Ирина                          начальник юридического отдела</w:t>
      </w:r>
    </w:p>
    <w:p w:rsidR="00F0538A" w:rsidRPr="00E366E5" w:rsidRDefault="00F0538A" w:rsidP="00757251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Михайловна                                   </w:t>
      </w:r>
      <w:r w:rsidRPr="00E366E5">
        <w:rPr>
          <w:color w:val="000000"/>
          <w:szCs w:val="28"/>
        </w:rPr>
        <w:t>администрации города</w:t>
      </w:r>
      <w:r>
        <w:rPr>
          <w:color w:val="000000"/>
          <w:szCs w:val="28"/>
        </w:rPr>
        <w:t>;</w:t>
      </w:r>
    </w:p>
    <w:p w:rsidR="00F0538A" w:rsidRDefault="00F0538A" w:rsidP="00757251">
      <w:pPr>
        <w:shd w:val="clear" w:color="auto" w:fill="FFFFFF"/>
        <w:rPr>
          <w:color w:val="000000"/>
          <w:szCs w:val="28"/>
        </w:rPr>
      </w:pPr>
    </w:p>
    <w:p w:rsidR="00F0538A" w:rsidRPr="00E366E5" w:rsidRDefault="00F0538A" w:rsidP="00181174">
      <w:pPr>
        <w:shd w:val="clear" w:color="auto" w:fill="FFFFFF"/>
        <w:ind w:right="-426"/>
        <w:rPr>
          <w:color w:val="000000"/>
          <w:szCs w:val="28"/>
        </w:rPr>
      </w:pPr>
      <w:r>
        <w:rPr>
          <w:color w:val="000000"/>
          <w:szCs w:val="28"/>
        </w:rPr>
        <w:t xml:space="preserve">Данилова Ольга                            </w:t>
      </w:r>
      <w:r w:rsidRPr="00E366E5">
        <w:rPr>
          <w:color w:val="000000"/>
          <w:szCs w:val="28"/>
        </w:rPr>
        <w:t>начальник отдела организационно</w:t>
      </w:r>
      <w:r>
        <w:rPr>
          <w:color w:val="000000"/>
          <w:szCs w:val="28"/>
        </w:rPr>
        <w:t xml:space="preserve"> </w:t>
      </w:r>
      <w:r w:rsidRPr="00E366E5">
        <w:rPr>
          <w:color w:val="000000"/>
          <w:szCs w:val="28"/>
        </w:rPr>
        <w:t>-</w:t>
      </w:r>
      <w:r>
        <w:rPr>
          <w:color w:val="000000"/>
          <w:szCs w:val="28"/>
        </w:rPr>
        <w:t>контрольной</w:t>
      </w:r>
      <w:r w:rsidRPr="00D1548C">
        <w:rPr>
          <w:color w:val="000000"/>
          <w:szCs w:val="28"/>
        </w:rPr>
        <w:t xml:space="preserve"> </w:t>
      </w:r>
    </w:p>
    <w:p w:rsidR="00F0538A" w:rsidRPr="00E366E5" w:rsidRDefault="00F0538A" w:rsidP="00D1548C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Викторовна              </w:t>
      </w:r>
      <w:r w:rsidRPr="00E366E5">
        <w:rPr>
          <w:color w:val="000000"/>
          <w:szCs w:val="28"/>
        </w:rPr>
        <w:t xml:space="preserve">  </w:t>
      </w:r>
      <w:r>
        <w:rPr>
          <w:color w:val="000000"/>
          <w:szCs w:val="28"/>
        </w:rPr>
        <w:t xml:space="preserve">                   </w:t>
      </w:r>
      <w:r w:rsidRPr="00E366E5">
        <w:rPr>
          <w:color w:val="000000"/>
          <w:szCs w:val="28"/>
        </w:rPr>
        <w:t>и кадровой работы администрации города</w:t>
      </w:r>
      <w:r>
        <w:rPr>
          <w:color w:val="000000"/>
          <w:szCs w:val="28"/>
        </w:rPr>
        <w:t>;</w:t>
      </w:r>
    </w:p>
    <w:p w:rsidR="00F0538A" w:rsidRDefault="00F0538A" w:rsidP="00FA53F6">
      <w:pPr>
        <w:shd w:val="clear" w:color="auto" w:fill="FFFFFF"/>
        <w:rPr>
          <w:color w:val="000000"/>
          <w:szCs w:val="28"/>
        </w:rPr>
      </w:pPr>
    </w:p>
    <w:p w:rsidR="00F0538A" w:rsidRDefault="00F0538A" w:rsidP="00827D6A">
      <w:pPr>
        <w:shd w:val="clear" w:color="auto" w:fill="FFFFFF"/>
        <w:ind w:right="-143"/>
        <w:rPr>
          <w:color w:val="000000"/>
          <w:szCs w:val="28"/>
        </w:rPr>
      </w:pPr>
      <w:r>
        <w:rPr>
          <w:color w:val="000000"/>
          <w:szCs w:val="28"/>
        </w:rPr>
        <w:t>Кондракова Галина                      депутат Кирсановского городского Совета</w:t>
      </w:r>
    </w:p>
    <w:p w:rsidR="00F0538A" w:rsidRDefault="00F0538A" w:rsidP="00D1548C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Дмитриевна                                   народных депутатов (по согласованию);</w:t>
      </w:r>
    </w:p>
    <w:p w:rsidR="00F0538A" w:rsidRDefault="00F0538A" w:rsidP="00D1548C">
      <w:pPr>
        <w:shd w:val="clear" w:color="auto" w:fill="FFFFFF"/>
        <w:rPr>
          <w:color w:val="000000"/>
          <w:szCs w:val="28"/>
        </w:rPr>
      </w:pPr>
    </w:p>
    <w:p w:rsidR="00F0538A" w:rsidRDefault="00F0538A" w:rsidP="00D11715">
      <w:pPr>
        <w:shd w:val="clear" w:color="auto" w:fill="FFFFFF"/>
        <w:ind w:right="-143"/>
        <w:rPr>
          <w:color w:val="000000"/>
          <w:szCs w:val="28"/>
        </w:rPr>
      </w:pPr>
      <w:r>
        <w:rPr>
          <w:color w:val="000000"/>
          <w:szCs w:val="28"/>
        </w:rPr>
        <w:t>Валуев Сергей                               начальник Кирсановского производственного</w:t>
      </w:r>
    </w:p>
    <w:p w:rsidR="00F0538A" w:rsidRDefault="00F0538A" w:rsidP="00D11715">
      <w:pPr>
        <w:shd w:val="clear" w:color="auto" w:fill="FFFFFF"/>
        <w:ind w:right="-143"/>
        <w:rPr>
          <w:color w:val="000000"/>
          <w:szCs w:val="28"/>
        </w:rPr>
      </w:pPr>
      <w:r>
        <w:rPr>
          <w:color w:val="000000"/>
          <w:szCs w:val="28"/>
        </w:rPr>
        <w:t>Геннадьевич                                  отделения Рассказовского филиала АО</w:t>
      </w:r>
    </w:p>
    <w:p w:rsidR="00F0538A" w:rsidRDefault="00F0538A" w:rsidP="006B5905">
      <w:pPr>
        <w:shd w:val="clear" w:color="auto" w:fill="FFFFFF"/>
        <w:ind w:right="-850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</w:t>
      </w:r>
      <w:r w:rsidRPr="00E366E5">
        <w:rPr>
          <w:color w:val="000000"/>
          <w:szCs w:val="28"/>
        </w:rPr>
        <w:t xml:space="preserve">«Тамбовская сетевая компания» </w:t>
      </w:r>
      <w:r>
        <w:rPr>
          <w:color w:val="000000"/>
          <w:szCs w:val="28"/>
        </w:rPr>
        <w:t xml:space="preserve">(по </w:t>
      </w:r>
      <w:r w:rsidRPr="00E366E5">
        <w:rPr>
          <w:color w:val="000000"/>
          <w:szCs w:val="28"/>
        </w:rPr>
        <w:t>согласованию)</w:t>
      </w:r>
    </w:p>
    <w:p w:rsidR="00F0538A" w:rsidRDefault="00F0538A" w:rsidP="006B5905">
      <w:pPr>
        <w:shd w:val="clear" w:color="auto" w:fill="FFFFFF"/>
        <w:ind w:right="-143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</w:t>
      </w:r>
    </w:p>
    <w:p w:rsidR="00F0538A" w:rsidRDefault="00F0538A" w:rsidP="00D1548C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Самарцев Вадим                           заместитель начальника отдела архитектуры,</w:t>
      </w:r>
      <w:r w:rsidRPr="00E366E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</w:t>
      </w:r>
    </w:p>
    <w:p w:rsidR="00F0538A" w:rsidRDefault="00F0538A" w:rsidP="00D1548C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Александрович                             </w:t>
      </w:r>
      <w:r w:rsidRPr="00E366E5">
        <w:rPr>
          <w:color w:val="000000"/>
          <w:szCs w:val="28"/>
        </w:rPr>
        <w:t>строительства</w:t>
      </w:r>
      <w:r>
        <w:rPr>
          <w:color w:val="000000"/>
          <w:szCs w:val="28"/>
        </w:rPr>
        <w:t xml:space="preserve"> и перспектив развития                        </w:t>
      </w:r>
    </w:p>
    <w:p w:rsidR="00F0538A" w:rsidRDefault="00F0538A" w:rsidP="00716059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города администрации города, главный                 </w:t>
      </w:r>
    </w:p>
    <w:p w:rsidR="00F0538A" w:rsidRDefault="00F0538A" w:rsidP="00716059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архитектор города;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</w:p>
    <w:p w:rsidR="00F0538A" w:rsidRDefault="00F0538A" w:rsidP="006B5905">
      <w:pPr>
        <w:shd w:val="clear" w:color="auto" w:fill="FFFFFF"/>
        <w:ind w:right="-143"/>
        <w:rPr>
          <w:color w:val="000000"/>
          <w:szCs w:val="28"/>
        </w:rPr>
      </w:pPr>
      <w:r>
        <w:rPr>
          <w:color w:val="000000"/>
          <w:szCs w:val="28"/>
        </w:rPr>
        <w:t xml:space="preserve">Худяков Павел                               </w:t>
      </w:r>
      <w:r w:rsidRPr="00E366E5">
        <w:rPr>
          <w:color w:val="000000"/>
          <w:szCs w:val="28"/>
        </w:rPr>
        <w:t>начальник</w:t>
      </w:r>
      <w:r>
        <w:rPr>
          <w:color w:val="000000"/>
          <w:szCs w:val="28"/>
        </w:rPr>
        <w:t xml:space="preserve"> отдела </w:t>
      </w:r>
      <w:r w:rsidRPr="00E366E5">
        <w:rPr>
          <w:color w:val="000000"/>
          <w:szCs w:val="28"/>
        </w:rPr>
        <w:t>жилищно -</w:t>
      </w:r>
      <w:r>
        <w:rPr>
          <w:color w:val="000000"/>
          <w:szCs w:val="28"/>
        </w:rPr>
        <w:t xml:space="preserve"> коммунального</w:t>
      </w:r>
      <w:r w:rsidRPr="00E366E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</w:t>
      </w:r>
    </w:p>
    <w:p w:rsidR="00F0538A" w:rsidRDefault="00F0538A" w:rsidP="006B5905">
      <w:pPr>
        <w:shd w:val="clear" w:color="auto" w:fill="FFFFFF"/>
        <w:ind w:right="-143"/>
        <w:rPr>
          <w:color w:val="000000"/>
          <w:szCs w:val="28"/>
        </w:rPr>
      </w:pPr>
      <w:r>
        <w:rPr>
          <w:color w:val="000000"/>
          <w:szCs w:val="28"/>
        </w:rPr>
        <w:t xml:space="preserve">Вячеславович                                 </w:t>
      </w:r>
      <w:r w:rsidRPr="00E366E5">
        <w:rPr>
          <w:color w:val="000000"/>
          <w:szCs w:val="28"/>
        </w:rPr>
        <w:t>хозяйства</w:t>
      </w:r>
      <w:r w:rsidRPr="006B590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и благоустройства  </w:t>
      </w:r>
      <w:r w:rsidRPr="00E366E5">
        <w:rPr>
          <w:color w:val="000000"/>
          <w:szCs w:val="28"/>
        </w:rPr>
        <w:t>администрации</w:t>
      </w:r>
      <w:r>
        <w:rPr>
          <w:color w:val="000000"/>
          <w:szCs w:val="28"/>
        </w:rPr>
        <w:t xml:space="preserve">           </w:t>
      </w:r>
    </w:p>
    <w:p w:rsidR="00F0538A" w:rsidRPr="00E366E5" w:rsidRDefault="00F0538A" w:rsidP="00FA53F6">
      <w:pPr>
        <w:shd w:val="clear" w:color="auto" w:fill="FFFFFF"/>
        <w:rPr>
          <w:color w:val="000000"/>
          <w:szCs w:val="28"/>
        </w:rPr>
      </w:pPr>
      <w:r w:rsidRPr="00E366E5">
        <w:rPr>
          <w:color w:val="000000"/>
          <w:szCs w:val="28"/>
        </w:rPr>
        <w:t> </w:t>
      </w:r>
      <w:r>
        <w:rPr>
          <w:color w:val="000000"/>
          <w:szCs w:val="28"/>
        </w:rPr>
        <w:t xml:space="preserve">                                                        </w:t>
      </w:r>
      <w:r w:rsidRPr="00E366E5">
        <w:rPr>
          <w:color w:val="000000"/>
          <w:szCs w:val="28"/>
        </w:rPr>
        <w:t>города</w:t>
      </w:r>
    </w:p>
    <w:sectPr w:rsidR="00F0538A" w:rsidRPr="00E366E5" w:rsidSect="00795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14E"/>
    <w:rsid w:val="000327CE"/>
    <w:rsid w:val="000A3D1B"/>
    <w:rsid w:val="000C7F53"/>
    <w:rsid w:val="000F011D"/>
    <w:rsid w:val="000F5DD1"/>
    <w:rsid w:val="00105BB3"/>
    <w:rsid w:val="001527AF"/>
    <w:rsid w:val="00181174"/>
    <w:rsid w:val="001924BE"/>
    <w:rsid w:val="001B25C0"/>
    <w:rsid w:val="00240CD7"/>
    <w:rsid w:val="002C4309"/>
    <w:rsid w:val="00302A83"/>
    <w:rsid w:val="00382646"/>
    <w:rsid w:val="003A1104"/>
    <w:rsid w:val="003C36CF"/>
    <w:rsid w:val="003E1253"/>
    <w:rsid w:val="004447FF"/>
    <w:rsid w:val="004E104A"/>
    <w:rsid w:val="005810A1"/>
    <w:rsid w:val="005D0B79"/>
    <w:rsid w:val="00640C71"/>
    <w:rsid w:val="006A2A84"/>
    <w:rsid w:val="006B5905"/>
    <w:rsid w:val="006C6589"/>
    <w:rsid w:val="00716059"/>
    <w:rsid w:val="00757251"/>
    <w:rsid w:val="007955BB"/>
    <w:rsid w:val="00796B57"/>
    <w:rsid w:val="007E4F49"/>
    <w:rsid w:val="00827D6A"/>
    <w:rsid w:val="008427ED"/>
    <w:rsid w:val="00854F9B"/>
    <w:rsid w:val="00891071"/>
    <w:rsid w:val="008A157C"/>
    <w:rsid w:val="008A5D4B"/>
    <w:rsid w:val="008C0A26"/>
    <w:rsid w:val="008C73BE"/>
    <w:rsid w:val="008D5693"/>
    <w:rsid w:val="008E6B66"/>
    <w:rsid w:val="00946313"/>
    <w:rsid w:val="00977278"/>
    <w:rsid w:val="00980450"/>
    <w:rsid w:val="009E65D2"/>
    <w:rsid w:val="009F2406"/>
    <w:rsid w:val="00A03BEA"/>
    <w:rsid w:val="00A71A1A"/>
    <w:rsid w:val="00AA405A"/>
    <w:rsid w:val="00AA6248"/>
    <w:rsid w:val="00AF25B5"/>
    <w:rsid w:val="00B22D27"/>
    <w:rsid w:val="00BE197E"/>
    <w:rsid w:val="00C13F1C"/>
    <w:rsid w:val="00C752AD"/>
    <w:rsid w:val="00C82173"/>
    <w:rsid w:val="00CD24D6"/>
    <w:rsid w:val="00CD6202"/>
    <w:rsid w:val="00D07C6F"/>
    <w:rsid w:val="00D10AFB"/>
    <w:rsid w:val="00D11715"/>
    <w:rsid w:val="00D1548C"/>
    <w:rsid w:val="00D57F5E"/>
    <w:rsid w:val="00DE514E"/>
    <w:rsid w:val="00E31436"/>
    <w:rsid w:val="00E366E5"/>
    <w:rsid w:val="00F0538A"/>
    <w:rsid w:val="00F664C7"/>
    <w:rsid w:val="00F77A7F"/>
    <w:rsid w:val="00FA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F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7A7F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7A7F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7A7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77A7F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E10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104A"/>
    <w:rPr>
      <w:rFonts w:ascii="Segoe UI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rsid w:val="00946313"/>
    <w:pPr>
      <w:spacing w:beforeAutospacing="1" w:after="240"/>
      <w:ind w:firstLine="300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E366E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A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0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teplosnabzhenie/" TargetMode="External"/><Relationship Id="rId5" Type="http://schemas.openxmlformats.org/officeDocument/2006/relationships/hyperlink" Target="http://www.pandia.ru/text/category/publichnie_slushani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646</TotalTime>
  <Pages>2</Pages>
  <Words>672</Words>
  <Characters>3835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40</cp:revision>
  <cp:lastPrinted>2024-03-01T06:25:00Z</cp:lastPrinted>
  <dcterms:created xsi:type="dcterms:W3CDTF">2016-12-30T11:30:00Z</dcterms:created>
  <dcterms:modified xsi:type="dcterms:W3CDTF">2024-03-13T12:59:00Z</dcterms:modified>
</cp:coreProperties>
</file>